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D7" w:rsidRPr="008438C8" w:rsidRDefault="00A659D7" w:rsidP="003B6C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КОНКУРСНОЕ ЗАДАНИЕ</w:t>
      </w:r>
    </w:p>
    <w:p w:rsidR="00A659D7" w:rsidRDefault="00A659D7" w:rsidP="003B6C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8438C8">
        <w:rPr>
          <w:rFonts w:ascii="Times New Roman" w:hAnsi="Times New Roman" w:cs="Times New Roman"/>
          <w:b/>
          <w:bCs/>
          <w:sz w:val="24"/>
          <w:szCs w:val="24"/>
        </w:rPr>
        <w:t xml:space="preserve">ля чемпионата </w:t>
      </w:r>
      <w:r w:rsidRPr="008438C8">
        <w:rPr>
          <w:rFonts w:ascii="Times New Roman" w:hAnsi="Times New Roman" w:cs="Times New Roman"/>
          <w:b/>
          <w:bCs/>
          <w:sz w:val="24"/>
          <w:szCs w:val="24"/>
          <w:lang w:val="en-GB"/>
        </w:rPr>
        <w:t>WSR</w:t>
      </w:r>
      <w:bookmarkStart w:id="0" w:name="_GoBack"/>
      <w:bookmarkEnd w:id="0"/>
      <w:r w:rsidRPr="008438C8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A659D7" w:rsidRPr="00100E1D" w:rsidRDefault="00A659D7" w:rsidP="00344487">
      <w:pPr>
        <w:jc w:val="both"/>
        <w:rPr>
          <w:rFonts w:ascii="Times New Roman" w:hAnsi="Times New Roman" w:cs="Times New Roman"/>
          <w:sz w:val="24"/>
          <w:szCs w:val="24"/>
        </w:rPr>
      </w:pPr>
      <w:r w:rsidRPr="00100E1D">
        <w:rPr>
          <w:rFonts w:ascii="Times New Roman" w:hAnsi="Times New Roman" w:cs="Times New Roman"/>
          <w:b/>
          <w:bCs/>
          <w:sz w:val="24"/>
          <w:szCs w:val="24"/>
          <w:u w:val="single"/>
        </w:rPr>
        <w:t>Конкурсные задания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>Самопрезентация. Собеседование экспертов с участником конкурса.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>Выразительное чтение, презентация книги.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 xml:space="preserve">Театрализованная деятельность. Представление театра кукол по сказкам народов мира в соответствии с требованиями ФГОС. 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 xml:space="preserve">Декоративно-прикладное искусство. Создание образца декоративной росписи для демонстрации в совместной организованной деятельности воспитателя с детьми. 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>Пластилинография. Изготовление поделки в технике рисования пластилином на разных поверхностях.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>Разработка и проведение комплекса утренней гимнастики с детьми дошкольного возраста.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>Разработка и проведение занятия по робототехнике для детей дошкольного возраста.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 xml:space="preserve">Разработка и проведение дидактической игры с использованием ИКТ (интерактивная доска, интерактивный стол). </w:t>
      </w:r>
    </w:p>
    <w:p w:rsidR="00A659D7" w:rsidRPr="00100E1D" w:rsidRDefault="00A659D7" w:rsidP="00344487">
      <w:pPr>
        <w:pStyle w:val="List2"/>
        <w:widowControl w:val="0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lang w:eastAsia="en-US"/>
        </w:rPr>
      </w:pPr>
      <w:r w:rsidRPr="00100E1D">
        <w:rPr>
          <w:rFonts w:ascii="Times New Roman" w:hAnsi="Times New Roman" w:cs="Times New Roman"/>
          <w:lang w:eastAsia="en-US"/>
        </w:rPr>
        <w:t xml:space="preserve">Разработка и представление совместного проекта воспитателя, детей и родителей. </w:t>
      </w:r>
    </w:p>
    <w:p w:rsidR="00A659D7" w:rsidRDefault="00A659D7"/>
    <w:sectPr w:rsidR="00A659D7" w:rsidSect="00505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1337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4C80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16D17"/>
    <w:multiLevelType w:val="hybridMultilevel"/>
    <w:tmpl w:val="EC02CFF6"/>
    <w:lvl w:ilvl="0" w:tplc="F4E80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77126A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44A6D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E21E0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D93071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337FAD"/>
    <w:multiLevelType w:val="hybridMultilevel"/>
    <w:tmpl w:val="4B00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D1431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70895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B45E64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04B33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D3776"/>
    <w:multiLevelType w:val="hybridMultilevel"/>
    <w:tmpl w:val="353CAF9E"/>
    <w:lvl w:ilvl="0" w:tplc="83A83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11"/>
  </w:num>
  <w:num w:numId="9">
    <w:abstractNumId w:val="1"/>
  </w:num>
  <w:num w:numId="10">
    <w:abstractNumId w:val="10"/>
  </w:num>
  <w:num w:numId="11">
    <w:abstractNumId w:val="0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5F7"/>
    <w:rsid w:val="00012315"/>
    <w:rsid w:val="000A26B1"/>
    <w:rsid w:val="000D0B50"/>
    <w:rsid w:val="000D7824"/>
    <w:rsid w:val="00100E1D"/>
    <w:rsid w:val="00121764"/>
    <w:rsid w:val="00312855"/>
    <w:rsid w:val="00344487"/>
    <w:rsid w:val="003B6CFD"/>
    <w:rsid w:val="00423217"/>
    <w:rsid w:val="00470520"/>
    <w:rsid w:val="004B744F"/>
    <w:rsid w:val="004C109A"/>
    <w:rsid w:val="0050583E"/>
    <w:rsid w:val="00577434"/>
    <w:rsid w:val="006079FD"/>
    <w:rsid w:val="006B6667"/>
    <w:rsid w:val="00763FD1"/>
    <w:rsid w:val="008438C8"/>
    <w:rsid w:val="00861832"/>
    <w:rsid w:val="009027A8"/>
    <w:rsid w:val="00A575F7"/>
    <w:rsid w:val="00A659D7"/>
    <w:rsid w:val="00A70BB1"/>
    <w:rsid w:val="00BB7C89"/>
    <w:rsid w:val="00C00AA1"/>
    <w:rsid w:val="00CF23E3"/>
    <w:rsid w:val="00DA02D5"/>
    <w:rsid w:val="00E31C54"/>
    <w:rsid w:val="00F10A1B"/>
    <w:rsid w:val="00F214F4"/>
    <w:rsid w:val="00F4310D"/>
    <w:rsid w:val="00F759CA"/>
    <w:rsid w:val="00FD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CF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6CFD"/>
    <w:pPr>
      <w:ind w:left="720"/>
    </w:pPr>
  </w:style>
  <w:style w:type="paragraph" w:styleId="List2">
    <w:name w:val="List 2"/>
    <w:basedOn w:val="Normal"/>
    <w:uiPriority w:val="99"/>
    <w:rsid w:val="003B6CFD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1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A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132</Words>
  <Characters>756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КОНКУРСНОЕ ЗАДАНИЕ</dc:title>
  <dc:subject/>
  <dc:creator>Орлова Наталья Павловна</dc:creator>
  <cp:keywords/>
  <dc:description/>
  <cp:lastModifiedBy>ЛИНА</cp:lastModifiedBy>
  <cp:revision>2</cp:revision>
  <cp:lastPrinted>2015-04-30T10:45:00Z</cp:lastPrinted>
  <dcterms:created xsi:type="dcterms:W3CDTF">2016-03-10T11:05:00Z</dcterms:created>
  <dcterms:modified xsi:type="dcterms:W3CDTF">2016-03-10T11:05:00Z</dcterms:modified>
</cp:coreProperties>
</file>